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41102" w14:textId="77777777" w:rsidR="00DB64CE" w:rsidRDefault="00DB64CE" w:rsidP="00DB64C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KITCHE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03ED646E" w14:textId="77777777" w:rsidR="00DB64CE" w:rsidRDefault="00DB64CE" w:rsidP="00DB64CE">
      <w:pPr>
        <w:pStyle w:val="NoSpacing"/>
        <w:rPr>
          <w:rFonts w:eastAsia="Times New Roman" w:cs="Times New Roman"/>
          <w:szCs w:val="24"/>
        </w:rPr>
      </w:pPr>
    </w:p>
    <w:p w14:paraId="45327640" w14:textId="77777777" w:rsidR="00DB64CE" w:rsidRDefault="00DB64CE" w:rsidP="00DB64CE">
      <w:pPr>
        <w:pStyle w:val="NoSpacing"/>
        <w:rPr>
          <w:rFonts w:eastAsia="Times New Roman" w:cs="Times New Roman"/>
          <w:szCs w:val="24"/>
        </w:rPr>
      </w:pPr>
    </w:p>
    <w:p w14:paraId="3BEF481F" w14:textId="77777777" w:rsidR="00DB64CE" w:rsidRDefault="00DB64CE" w:rsidP="00DB64C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May1485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spellStart"/>
      <w:proofErr w:type="gramStart"/>
      <w:r>
        <w:rPr>
          <w:rFonts w:eastAsia="Times New Roman" w:cs="Times New Roman"/>
          <w:szCs w:val="24"/>
        </w:rPr>
        <w:t>St.Mary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Cray,</w:t>
      </w:r>
    </w:p>
    <w:p w14:paraId="65AEA30D" w14:textId="77777777" w:rsidR="00DB64CE" w:rsidRDefault="00DB64CE" w:rsidP="00DB64C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Kent,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Sir Henry </w:t>
      </w:r>
      <w:proofErr w:type="gramStart"/>
      <w:r>
        <w:rPr>
          <w:rFonts w:eastAsia="Times New Roman" w:cs="Times New Roman"/>
          <w:szCs w:val="24"/>
        </w:rPr>
        <w:t>Bruyn(</w:t>
      </w:r>
      <w:proofErr w:type="gramEnd"/>
      <w:r>
        <w:rPr>
          <w:rFonts w:eastAsia="Times New Roman" w:cs="Times New Roman"/>
          <w:szCs w:val="24"/>
        </w:rPr>
        <w:t>d.1467)(q.v.).</w:t>
      </w:r>
    </w:p>
    <w:p w14:paraId="77B22919" w14:textId="77777777" w:rsidR="00DB64CE" w:rsidRDefault="00DB64CE" w:rsidP="00DB64C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8DF9C32" w14:textId="77777777" w:rsidR="00DB64CE" w:rsidRDefault="00DB64CE" w:rsidP="00DB64C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p.155)</w:t>
      </w:r>
    </w:p>
    <w:p w14:paraId="0577E43D" w14:textId="77777777" w:rsidR="00DB64CE" w:rsidRDefault="00DB64CE" w:rsidP="00DB64CE">
      <w:pPr>
        <w:pStyle w:val="NoSpacing"/>
        <w:rPr>
          <w:rFonts w:eastAsia="Times New Roman" w:cs="Times New Roman"/>
          <w:szCs w:val="24"/>
        </w:rPr>
      </w:pPr>
    </w:p>
    <w:p w14:paraId="637BA2DE" w14:textId="77777777" w:rsidR="00DB64CE" w:rsidRDefault="00DB64CE" w:rsidP="00DB64CE">
      <w:pPr>
        <w:pStyle w:val="NoSpacing"/>
        <w:rPr>
          <w:rFonts w:eastAsia="Times New Roman" w:cs="Times New Roman"/>
          <w:szCs w:val="24"/>
        </w:rPr>
      </w:pPr>
    </w:p>
    <w:p w14:paraId="19240D05" w14:textId="77777777" w:rsidR="00DB64CE" w:rsidRDefault="00DB64CE" w:rsidP="00DB64C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November 2023</w:t>
      </w:r>
    </w:p>
    <w:p w14:paraId="01BF49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7BB93" w14:textId="77777777" w:rsidR="00DB64CE" w:rsidRDefault="00DB64CE" w:rsidP="009139A6">
      <w:r>
        <w:separator/>
      </w:r>
    </w:p>
  </w:endnote>
  <w:endnote w:type="continuationSeparator" w:id="0">
    <w:p w14:paraId="06155A5A" w14:textId="77777777" w:rsidR="00DB64CE" w:rsidRDefault="00DB64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F3C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8FC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D0F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26002" w14:textId="77777777" w:rsidR="00DB64CE" w:rsidRDefault="00DB64CE" w:rsidP="009139A6">
      <w:r>
        <w:separator/>
      </w:r>
    </w:p>
  </w:footnote>
  <w:footnote w:type="continuationSeparator" w:id="0">
    <w:p w14:paraId="5A9CFEEE" w14:textId="77777777" w:rsidR="00DB64CE" w:rsidRDefault="00DB64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F8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17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52D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4C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64C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F9187"/>
  <w15:chartTrackingRefBased/>
  <w15:docId w15:val="{022DB146-6A2B-4555-93F8-157F6DFD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2023-11-22T20:25:00Z</dcterms:created>
  <dcterms:modified xsi:type="dcterms:W3CDTF">2023-11-22T20:25:00Z</dcterms:modified>
</cp:coreProperties>
</file>